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B0F0E">
        <w:rPr>
          <w:rFonts w:eastAsia="SimSun"/>
          <w:b/>
          <w:i/>
          <w:sz w:val="28"/>
          <w:lang w:val="en-US" w:eastAsia="zh-CN"/>
        </w:rPr>
        <w:t>61</w:t>
      </w:r>
      <w:r w:rsidR="00B1363B">
        <w:rPr>
          <w:rFonts w:eastAsia="SimSun"/>
          <w:b/>
          <w:i/>
          <w:sz w:val="28"/>
          <w:lang w:val="en-US" w:eastAsia="zh-CN"/>
        </w:rPr>
        <w:t>37</w:t>
      </w:r>
    </w:p>
    <w:p w:rsidR="007B0F0E" w:rsidRDefault="000E0E45" w:rsidP="007B0F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0F0E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B0F0E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0F0E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0F0E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A5A2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B1363B" w:rsidRPr="00B1363B">
              <w:t>PC3 NRCA R16 2 bands combos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22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游明朝"/>
                <w:caps/>
                <w:lang w:eastAsia="ja-JP"/>
              </w:rPr>
              <w:t>ca</w:t>
            </w:r>
            <w:r w:rsidR="00894CD7" w:rsidRPr="001F36DD">
              <w:rPr>
                <w:rFonts w:eastAsia="游明朝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3</w:t>
            </w:r>
            <w:r w:rsidR="00894CD7"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</w:t>
            </w:r>
            <w:r>
              <w:rPr>
                <w:rFonts w:eastAsia="游明朝"/>
                <w:caps/>
                <w:lang w:eastAsia="ja-JP"/>
              </w:rPr>
              <w:t>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 w:rsidR="00894CD7" w:rsidRPr="001F36DD">
              <w:rPr>
                <w:rFonts w:eastAsia="游明朝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B1363B" w:rsidRDefault="00B1363B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3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3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:rsidR="00894CD7" w:rsidRPr="00894CD7" w:rsidRDefault="00B1363B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28</w:t>
            </w:r>
            <w:bookmarkStart w:id="1" w:name="_GoBack"/>
            <w:bookmarkEnd w:id="1"/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E45" w:rsidRDefault="000E0E45">
      <w:pPr>
        <w:spacing w:after="0"/>
      </w:pPr>
      <w:r>
        <w:separator/>
      </w:r>
    </w:p>
  </w:endnote>
  <w:endnote w:type="continuationSeparator" w:id="0">
    <w:p w:rsidR="000E0E45" w:rsidRDefault="000E0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AA5A25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E45" w:rsidRDefault="000E0E45">
      <w:pPr>
        <w:spacing w:after="0"/>
      </w:pPr>
      <w:r>
        <w:separator/>
      </w:r>
    </w:p>
  </w:footnote>
  <w:footnote w:type="continuationSeparator" w:id="0">
    <w:p w:rsidR="000E0E45" w:rsidRDefault="000E0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6172F3">
    <w:pPr>
      <w:pStyle w:val="afe"/>
    </w:pPr>
  </w:p>
  <w:p w:rsidR="006172F3" w:rsidRDefault="006172F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C05A05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206653-24F0-4CBB-AC06-D09F59D3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131</Words>
  <Characters>751</Characters>
  <Application>Microsoft Office Word</Application>
  <DocSecurity>0</DocSecurity>
  <Lines>6</Lines>
  <Paragraphs>1</Paragraphs>
  <ScaleCrop>false</ScaleCrop>
  <Company>ETSI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2024-11-19T16:40:00Z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